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Harrow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Harrow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Harrow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Harrow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Harrow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Harrow East are estimated to have a score of 1-2 on the PGSI (low-risk gambling), whilst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Harrow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Harrow East is estimated to be </w:t>
      </w:r>
      <w:r w:rsidRPr="00773DF7">
        <w:rPr>
          <w:rFonts w:ascii="Libre Franklin Light" w:eastAsia="Times New Roman" w:hAnsi="Libre Franklin Light" w:cs="Calibri Light"/>
          <w:b/>
          <w:bCs/>
          <w:color w:val="C45911" w:themeColor="accent2" w:themeShade="BF"/>
        </w:rPr>
        <w:t xml:space="preserve">£2,958,555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Harrow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Harrow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Harrow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Harrow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row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Harrow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row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Harrow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Harrow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row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Harrow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Harrow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Harrow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Harrow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Harrow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Harrow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£2,958,555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Harrow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£48,190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£996,596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£71,393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£36,812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£1,785,485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£2,958,555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Harrow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Harrow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Harrow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Harrow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Harrow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Harrow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Harrow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Harrow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2B0D989-F6BE-4BFB-8BBD-7605C11DA4C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